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Sefton Central</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Sefton Central</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Sefton Central</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Sefton Central</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Sefton Central</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Sefton Central are estimated to have a score of 1-2 on the PGSI (low-risk gambling), whilst </w:t>
      </w:r>
      <w:r w:rsidRPr="00773DF7">
        <w:rPr>
          <w:rFonts w:ascii="Libre Franklin Light" w:hAnsi="Libre Franklin Light" w:cs="Calibri Light"/>
          <w:b/>
          <w:bCs/>
          <w:color w:val="C45911" w:themeColor="accent2" w:themeShade="BF"/>
        </w:rPr>
        <w:t xml:space="preserve">2.5%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1.8%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57.9% </w:t>
      </w:r>
      <w:r w:rsidRPr="004747BF">
        <w:rPr>
          <w:rFonts w:ascii="Libre Franklin Light" w:eastAsia="Times New Roman" w:hAnsi="Libre Franklin Light" w:cs="Calibri Light"/>
        </w:rPr>
        <w:t xml:space="preserve">of those respondents classified as PGSI 8+ in Sefton Central</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Sefton Central is estimated to be </w:t>
      </w:r>
      <w:r w:rsidRPr="00773DF7">
        <w:rPr>
          <w:rFonts w:ascii="Libre Franklin Light" w:eastAsia="Times New Roman" w:hAnsi="Libre Franklin Light" w:cs="Calibri Light"/>
          <w:b/>
          <w:bCs/>
          <w:color w:val="C45911" w:themeColor="accent2" w:themeShade="BF"/>
        </w:rPr>
        <w:t xml:space="preserve">£1,026,979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Sefton Central</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10.5%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Sefton Central</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Sefton Central</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Sefton Central</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1.8%</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efton Central.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Sefton Central</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efton Central.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Sefton Central</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20.8%</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Sefton Central</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57.9%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efton Central.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Sefton Central</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20.0%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Sefton Central</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Sefton Central</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55.0%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Sefton Central</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Sefton Central</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Sefton Central</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£1,026,979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Sefton Central</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£16,728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£345,940</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£24,782</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£6,970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£12,778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£619,781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£1,026,979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Sefton Central</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Sefton Central</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15.5%</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Sefton Central</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14.0%</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Sefton Central</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Sefton Central</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Sefton Central</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48.9%</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Sefton Central</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15.5%</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Sefton Central</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14.0%</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Sefton Central</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Sefton Central</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Sefton Central</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48.9%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Sefton Central</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0A1253F7-48B0-4BDA-AD1F-9B684C17B367}"/>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